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CEC770" w14:textId="77777777" w:rsidR="001C66D5" w:rsidRDefault="001C66D5" w:rsidP="001C66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5DC60AF9" w14:textId="77777777" w:rsidR="001C66D5" w:rsidRDefault="001C66D5" w:rsidP="001C66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Coventry.</w:t>
      </w:r>
    </w:p>
    <w:p w14:paraId="119FD2E5" w14:textId="77777777" w:rsidR="001C66D5" w:rsidRDefault="001C66D5" w:rsidP="001C66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6A45E7" w14:textId="77777777" w:rsidR="001C66D5" w:rsidRDefault="001C66D5" w:rsidP="001C66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0876EC" w14:textId="77777777" w:rsidR="001C66D5" w:rsidRDefault="001C66D5" w:rsidP="001C66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May1400</w:t>
      </w:r>
      <w:r>
        <w:rPr>
          <w:rFonts w:ascii="Times New Roman" w:hAnsi="Times New Roman" w:cs="Times New Roman"/>
          <w:sz w:val="24"/>
          <w:szCs w:val="24"/>
        </w:rPr>
        <w:tab/>
        <w:t>He was appointed alnager in Warwickshire.</w:t>
      </w:r>
    </w:p>
    <w:p w14:paraId="1AC72AEE" w14:textId="77777777" w:rsidR="001C66D5" w:rsidRDefault="001C66D5" w:rsidP="001C66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p.46)</w:t>
      </w:r>
    </w:p>
    <w:p w14:paraId="65C6B537" w14:textId="77777777" w:rsidR="001C66D5" w:rsidRDefault="001C66D5" w:rsidP="001C66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22E722" w14:textId="77777777" w:rsidR="001C66D5" w:rsidRDefault="001C66D5" w:rsidP="001C66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09C943" w14:textId="77777777" w:rsidR="001C66D5" w:rsidRDefault="001C66D5" w:rsidP="001C66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April 2021</w:t>
      </w:r>
    </w:p>
    <w:p w14:paraId="358A6E9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EC1FBD" w14:textId="77777777" w:rsidR="001C66D5" w:rsidRDefault="001C66D5" w:rsidP="009139A6">
      <w:r>
        <w:separator/>
      </w:r>
    </w:p>
  </w:endnote>
  <w:endnote w:type="continuationSeparator" w:id="0">
    <w:p w14:paraId="7448EEA4" w14:textId="77777777" w:rsidR="001C66D5" w:rsidRDefault="001C66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877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77BAD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C4FF6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C099CE" w14:textId="77777777" w:rsidR="001C66D5" w:rsidRDefault="001C66D5" w:rsidP="009139A6">
      <w:r>
        <w:separator/>
      </w:r>
    </w:p>
  </w:footnote>
  <w:footnote w:type="continuationSeparator" w:id="0">
    <w:p w14:paraId="49DD2436" w14:textId="77777777" w:rsidR="001C66D5" w:rsidRDefault="001C66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C60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6254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164EF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6D5"/>
    <w:rsid w:val="000666E0"/>
    <w:rsid w:val="001C66D5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E7BB9"/>
  <w15:chartTrackingRefBased/>
  <w15:docId w15:val="{4AECEBD4-4DC7-4D6E-B1B0-7B76A6F6F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2021-04-15T20:27:00Z</dcterms:created>
  <dcterms:modified xsi:type="dcterms:W3CDTF">2021-04-15T20:28:00Z</dcterms:modified>
</cp:coreProperties>
</file>